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C4210" w14:textId="77777777" w:rsidR="009569F4" w:rsidRDefault="009569F4" w:rsidP="009569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ROSE</w:t>
      </w:r>
      <w:r>
        <w:rPr>
          <w:rFonts w:cs="Times New Roman"/>
          <w:szCs w:val="24"/>
        </w:rPr>
        <w:t xml:space="preserve">      (fl.1400)</w:t>
      </w:r>
    </w:p>
    <w:p w14:paraId="64BF3694" w14:textId="77777777" w:rsidR="009569F4" w:rsidRDefault="009569F4" w:rsidP="009569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Mercer.</w:t>
      </w:r>
    </w:p>
    <w:p w14:paraId="169DB2A5" w14:textId="77777777" w:rsidR="009569F4" w:rsidRDefault="009569F4" w:rsidP="009569F4">
      <w:pPr>
        <w:pStyle w:val="NoSpacing"/>
        <w:rPr>
          <w:rFonts w:cs="Times New Roman"/>
          <w:szCs w:val="24"/>
        </w:rPr>
      </w:pPr>
    </w:p>
    <w:p w14:paraId="3ADB267A" w14:textId="77777777" w:rsidR="009569F4" w:rsidRDefault="009569F4" w:rsidP="009569F4">
      <w:pPr>
        <w:pStyle w:val="NoSpacing"/>
        <w:rPr>
          <w:rFonts w:cs="Times New Roman"/>
          <w:szCs w:val="24"/>
        </w:rPr>
      </w:pPr>
    </w:p>
    <w:p w14:paraId="045FFB8D" w14:textId="77777777" w:rsidR="009569F4" w:rsidRDefault="009569F4" w:rsidP="009569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1400</w:t>
      </w:r>
      <w:r>
        <w:rPr>
          <w:rFonts w:cs="Times New Roman"/>
          <w:szCs w:val="24"/>
        </w:rPr>
        <w:tab/>
        <w:t>He took on an apprentice, John Bailly(q.v.).</w:t>
      </w:r>
    </w:p>
    <w:p w14:paraId="714212E8" w14:textId="77777777" w:rsidR="009569F4" w:rsidRDefault="009569F4" w:rsidP="009569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B010D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5AA36429" w14:textId="77777777" w:rsidR="00C055B3" w:rsidRDefault="00C055B3" w:rsidP="00C055B3">
      <w:pPr>
        <w:pStyle w:val="NoSpacing"/>
      </w:pPr>
      <w:r>
        <w:tab/>
        <w:t>1400</w:t>
      </w:r>
      <w:r>
        <w:tab/>
        <w:t>He took on an apprentice, John Lenam(q.v.).</w:t>
      </w:r>
    </w:p>
    <w:p w14:paraId="49466923" w14:textId="77777777" w:rsidR="00C055B3" w:rsidRDefault="00C055B3" w:rsidP="00C055B3">
      <w:pPr>
        <w:pStyle w:val="NoSpacing"/>
      </w:pPr>
      <w:r>
        <w:tab/>
      </w:r>
      <w:r>
        <w:tab/>
        <w:t xml:space="preserve">( </w:t>
      </w:r>
      <w:hyperlink r:id="rId7" w:history="1">
        <w:r w:rsidRPr="003211D2">
          <w:rPr>
            <w:rStyle w:val="Hyperlink"/>
          </w:rPr>
          <w:t>www.londonroll.org</w:t>
        </w:r>
      </w:hyperlink>
      <w:r>
        <w:t xml:space="preserve"> )</w:t>
      </w:r>
    </w:p>
    <w:p w14:paraId="0365275A" w14:textId="77777777" w:rsidR="00C055B3" w:rsidRDefault="00C055B3" w:rsidP="009569F4">
      <w:pPr>
        <w:pStyle w:val="NoSpacing"/>
        <w:rPr>
          <w:rFonts w:cs="Times New Roman"/>
          <w:szCs w:val="24"/>
        </w:rPr>
      </w:pPr>
    </w:p>
    <w:p w14:paraId="0EDC4173" w14:textId="77777777" w:rsidR="009569F4" w:rsidRDefault="009569F4" w:rsidP="009569F4">
      <w:pPr>
        <w:pStyle w:val="NoSpacing"/>
        <w:rPr>
          <w:rFonts w:cs="Times New Roman"/>
          <w:szCs w:val="24"/>
        </w:rPr>
      </w:pPr>
    </w:p>
    <w:p w14:paraId="32C7934C" w14:textId="77777777" w:rsidR="009569F4" w:rsidRDefault="009569F4" w:rsidP="009569F4">
      <w:pPr>
        <w:pStyle w:val="NoSpacing"/>
        <w:rPr>
          <w:rFonts w:cs="Times New Roman"/>
          <w:szCs w:val="24"/>
        </w:rPr>
      </w:pPr>
    </w:p>
    <w:p w14:paraId="2D6A9F21" w14:textId="77777777" w:rsidR="009569F4" w:rsidRDefault="009569F4" w:rsidP="009569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June 2024</w:t>
      </w:r>
    </w:p>
    <w:p w14:paraId="72B162EF" w14:textId="5A14BA6D" w:rsidR="00C055B3" w:rsidRDefault="00C055B3" w:rsidP="009569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June 2025</w:t>
      </w:r>
    </w:p>
    <w:p w14:paraId="1A68D369" w14:textId="77777777" w:rsidR="00C055B3" w:rsidRDefault="00C055B3" w:rsidP="009569F4">
      <w:pPr>
        <w:pStyle w:val="NoSpacing"/>
        <w:rPr>
          <w:rFonts w:cs="Times New Roman"/>
          <w:szCs w:val="24"/>
        </w:rPr>
      </w:pPr>
    </w:p>
    <w:p w14:paraId="486723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CEB5F" w14:textId="77777777" w:rsidR="009569F4" w:rsidRDefault="009569F4" w:rsidP="009139A6">
      <w:r>
        <w:separator/>
      </w:r>
    </w:p>
  </w:endnote>
  <w:endnote w:type="continuationSeparator" w:id="0">
    <w:p w14:paraId="385D4FE3" w14:textId="77777777" w:rsidR="009569F4" w:rsidRDefault="009569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A58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E0E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B3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711CF" w14:textId="77777777" w:rsidR="009569F4" w:rsidRDefault="009569F4" w:rsidP="009139A6">
      <w:r>
        <w:separator/>
      </w:r>
    </w:p>
  </w:footnote>
  <w:footnote w:type="continuationSeparator" w:id="0">
    <w:p w14:paraId="112913D9" w14:textId="77777777" w:rsidR="009569F4" w:rsidRDefault="009569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95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FA5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182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4"/>
    <w:rsid w:val="000666E0"/>
    <w:rsid w:val="0016086A"/>
    <w:rsid w:val="002510B7"/>
    <w:rsid w:val="00270799"/>
    <w:rsid w:val="0035310B"/>
    <w:rsid w:val="005C130B"/>
    <w:rsid w:val="00826F5C"/>
    <w:rsid w:val="009139A6"/>
    <w:rsid w:val="009411C2"/>
    <w:rsid w:val="009448BB"/>
    <w:rsid w:val="00947624"/>
    <w:rsid w:val="009569F4"/>
    <w:rsid w:val="00A3176C"/>
    <w:rsid w:val="00AE65F8"/>
    <w:rsid w:val="00BA00AB"/>
    <w:rsid w:val="00C055B3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5F0A4"/>
  <w15:chartTrackingRefBased/>
  <w15:docId w15:val="{2B0FB52B-3893-49E4-9807-16059684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6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2024-06-07T19:40:00Z</dcterms:created>
  <dcterms:modified xsi:type="dcterms:W3CDTF">2025-06-26T06:30:00Z</dcterms:modified>
</cp:coreProperties>
</file>